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Reading</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Reading</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Reading</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Reading</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Reading</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6.7%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Reading are estimated to have a score of 1-2 on the PGSI (low-risk gambling), whilst </w:t>
      </w:r>
      <w:r w:rsidRPr="00773DF7">
        <w:rPr>
          <w:rFonts w:ascii="Libre Franklin Light" w:hAnsi="Libre Franklin Light" w:cs="Calibri Light"/>
          <w:b/>
          <w:bCs/>
          <w:color w:val="C45911" w:themeColor="accent2" w:themeShade="BF"/>
        </w:rPr>
        <w:t xml:space="preserve">5.2%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3.5%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45.5% </w:t>
      </w:r>
      <w:r w:rsidRPr="004747BF">
        <w:rPr>
          <w:rFonts w:ascii="Libre Franklin Light" w:eastAsia="Times New Roman" w:hAnsi="Libre Franklin Light" w:cs="Calibri Light"/>
        </w:rPr>
        <w:t xml:space="preserve">of those respondents classified as PGSI 8+ in Reading</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Reading is estimated to be </w:t>
      </w:r>
      <w:r w:rsidRPr="00773DF7">
        <w:rPr>
          <w:rFonts w:ascii="Libre Franklin Light" w:eastAsia="Times New Roman" w:hAnsi="Libre Franklin Light" w:cs="Calibri Light"/>
          <w:b/>
          <w:bCs/>
          <w:color w:val="C45911" w:themeColor="accent2" w:themeShade="BF"/>
        </w:rPr>
        <w:t xml:space="preserve">£4,477,175</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Reading</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15.4%</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Reading</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6.7%</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Reading</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5.2%</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Reading</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3.5%</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similar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Reading.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Reading</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Reading.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Reading</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9.1%</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38.0%</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Reading</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45.5%</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Reading.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Reading</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9.0%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31.4%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Reading</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Reading</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57.6%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Reading</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Reading</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Reading</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£4,477,175</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Reading</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£72,926</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£1,508,147</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£108,038</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£30,386</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£55,707</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£2,701,971</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£4,477,175</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Reading</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Reading</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28.2%</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Reading</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22.6%</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Reading</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32.9%</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Reading</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3.4%</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Reading</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59.2%</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Reading</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28.2%</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Reading</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22.6%</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Reading</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32.9%</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Reading</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3.4%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Reading</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59.2%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Reading</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85EFCF92-B61B-47DC-BDF3-A4CF477B7F1B}"/>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